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4CE6FB" w14:textId="6077724A" w:rsidR="00EE6676" w:rsidRPr="00B51E0C" w:rsidRDefault="00DE3D22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77DF50D8" wp14:editId="58764DC7">
            <wp:simplePos x="0" y="0"/>
            <wp:positionH relativeFrom="column">
              <wp:posOffset>234950</wp:posOffset>
            </wp:positionH>
            <wp:positionV relativeFrom="paragraph">
              <wp:posOffset>-147955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01FF"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7CB65882" wp14:editId="112D857E">
                <wp:simplePos x="0" y="0"/>
                <wp:positionH relativeFrom="column">
                  <wp:posOffset>150858</wp:posOffset>
                </wp:positionH>
                <wp:positionV relativeFrom="paragraph">
                  <wp:posOffset>-184241</wp:posOffset>
                </wp:positionV>
                <wp:extent cx="6354445" cy="823323"/>
                <wp:effectExtent l="19050" t="19050" r="27305" b="15240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82332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2CE82C" id="Rectangle 23" o:spid="_x0000_s1026" style="position:absolute;margin-left:11.9pt;margin-top:-14.5pt;width:500.35pt;height:64.85pt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394634AE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555FB6AD" w14:textId="77777777" w:rsidR="00EE6676" w:rsidRDefault="00EE6676" w:rsidP="005801FF">
      <w:pPr>
        <w:rPr>
          <w:b/>
        </w:rPr>
      </w:pPr>
    </w:p>
    <w:p w14:paraId="53EFDEEB" w14:textId="77777777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>:</w:t>
      </w:r>
      <w:r w:rsidRPr="00463180">
        <w:rPr>
          <w:rFonts w:ascii="Garamond" w:hAnsi="Garamond"/>
          <w:bCs/>
        </w:rPr>
        <w:tab/>
      </w:r>
      <w:r w:rsidR="009043BB">
        <w:rPr>
          <w:rFonts w:ascii="Garamond" w:hAnsi="Garamond"/>
          <w:bCs/>
        </w:rPr>
        <w:t>08/09/2025 de 09h00 à 10h30</w:t>
      </w:r>
      <w:r w:rsidR="006A1104">
        <w:rPr>
          <w:rFonts w:ascii="Garamond" w:hAnsi="Garamond"/>
          <w:bCs/>
        </w:rPr>
        <w:t xml:space="preserve"> (complément du 29-09-2025)</w:t>
      </w:r>
    </w:p>
    <w:p w14:paraId="3447AF92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3D27317B" w14:textId="77777777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23A2136D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1BD00AFA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741CC26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5241918A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38793CC4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1E1CF8AE" w14:textId="77777777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9043BB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CA3CBD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 </w:t>
      </w:r>
      <w:r w:rsidR="009043BB">
        <w:rPr>
          <w:rFonts w:ascii="Garamond" w:hAnsi="Garamond"/>
          <w:bCs/>
        </w:rPr>
        <w:t>2</w:t>
      </w:r>
      <w:r w:rsidR="006A1104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anode</w:t>
      </w:r>
      <w:r w:rsidR="00A748C9">
        <w:rPr>
          <w:rFonts w:ascii="Garamond" w:hAnsi="Garamond"/>
          <w:bCs/>
        </w:rPr>
        <w:t>s</w:t>
      </w:r>
      <w:r w:rsidR="000C3651" w:rsidRPr="000C3651">
        <w:rPr>
          <w:rFonts w:ascii="Garamond" w:hAnsi="Garamond"/>
          <w:bCs/>
        </w:rPr>
        <w:t xml:space="preserve"> </w:t>
      </w:r>
      <w:r w:rsidR="00A0732F" w:rsidRPr="000C3651">
        <w:rPr>
          <w:rFonts w:ascii="Garamond" w:hAnsi="Garamond"/>
          <w:bCs/>
        </w:rPr>
        <w:t>et 3</w:t>
      </w:r>
      <w:r w:rsidR="009043BB">
        <w:rPr>
          <w:rFonts w:ascii="Garamond" w:hAnsi="Garamond"/>
          <w:bCs/>
        </w:rPr>
        <w:t xml:space="preserve"> </w:t>
      </w:r>
      <w:r w:rsidR="005121D5" w:rsidRPr="000C3651">
        <w:rPr>
          <w:rFonts w:ascii="Garamond" w:hAnsi="Garamond"/>
          <w:bCs/>
        </w:rPr>
        <w:t>épuisettes</w:t>
      </w:r>
      <w:r w:rsidR="00B51E0C">
        <w:rPr>
          <w:rFonts w:ascii="Garamond" w:hAnsi="Garamond"/>
          <w:bCs/>
        </w:rPr>
        <w:t>,</w:t>
      </w:r>
      <w:r w:rsidR="00381011">
        <w:rPr>
          <w:rFonts w:ascii="Garamond" w:hAnsi="Garamond"/>
          <w:bCs/>
        </w:rPr>
        <w:t> .</w:t>
      </w:r>
      <w:r w:rsidR="009043BB">
        <w:rPr>
          <w:rFonts w:ascii="Garamond" w:hAnsi="Garamond"/>
          <w:bCs/>
        </w:rPr>
        <w:t>2</w:t>
      </w:r>
      <w:r w:rsidR="00381011">
        <w:rPr>
          <w:rFonts w:ascii="Garamond" w:hAnsi="Garamond"/>
          <w:bCs/>
        </w:rPr>
        <w:t>.</w:t>
      </w:r>
      <w:r w:rsidR="00B51E0C">
        <w:rPr>
          <w:rFonts w:ascii="Garamond" w:hAnsi="Garamond"/>
          <w:bCs/>
        </w:rPr>
        <w:t xml:space="preserve"> </w:t>
      </w:r>
      <w:r w:rsidR="00A0732F">
        <w:rPr>
          <w:rFonts w:ascii="Garamond" w:hAnsi="Garamond"/>
          <w:bCs/>
        </w:rPr>
        <w:t>Passages</w:t>
      </w:r>
      <w:r w:rsidR="00B51E0C">
        <w:rPr>
          <w:rFonts w:ascii="Garamond" w:hAnsi="Garamond"/>
          <w:bCs/>
        </w:rPr>
        <w:t xml:space="preserve"> successifs</w:t>
      </w:r>
      <w:r w:rsidR="005121D5">
        <w:rPr>
          <w:rFonts w:ascii="Garamond" w:hAnsi="Garamond"/>
          <w:bCs/>
        </w:rPr>
        <w:t xml:space="preserve">. </w:t>
      </w:r>
    </w:p>
    <w:p w14:paraId="587CFE01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4E29618D" w14:textId="0223A369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6A1104">
        <w:rPr>
          <w:rFonts w:ascii="Garamond" w:hAnsi="Garamond"/>
          <w:bCs/>
        </w:rPr>
        <w:t>R</w:t>
      </w:r>
      <w:r w:rsidR="009043BB">
        <w:rPr>
          <w:rFonts w:ascii="Garamond" w:hAnsi="Garamond"/>
          <w:bCs/>
        </w:rPr>
        <w:t xml:space="preserve">éfection </w:t>
      </w:r>
      <w:r w:rsidR="00DE3D22">
        <w:rPr>
          <w:rFonts w:ascii="Garamond" w:hAnsi="Garamond"/>
          <w:bCs/>
        </w:rPr>
        <w:t>de</w:t>
      </w:r>
      <w:r w:rsidR="009043BB">
        <w:rPr>
          <w:rFonts w:ascii="Garamond" w:hAnsi="Garamond"/>
          <w:bCs/>
        </w:rPr>
        <w:t xml:space="preserve"> pont</w:t>
      </w:r>
      <w:r w:rsidR="00DE3D22">
        <w:rPr>
          <w:rFonts w:ascii="Garamond" w:hAnsi="Garamond"/>
          <w:bCs/>
        </w:rPr>
        <w:t>s</w:t>
      </w:r>
      <w:r w:rsidR="006E7620">
        <w:rPr>
          <w:rFonts w:ascii="Garamond" w:hAnsi="Garamond"/>
          <w:bCs/>
        </w:rPr>
        <w:t xml:space="preserve"> (</w:t>
      </w:r>
      <w:r w:rsidR="005121D5">
        <w:rPr>
          <w:rFonts w:ascii="Garamond" w:hAnsi="Garamond"/>
          <w:bCs/>
        </w:rPr>
        <w:t>entreprise</w:t>
      </w:r>
      <w:r w:rsidR="009043BB">
        <w:rPr>
          <w:rFonts w:ascii="Garamond" w:hAnsi="Garamond"/>
          <w:bCs/>
        </w:rPr>
        <w:t xml:space="preserve"> NGE</w:t>
      </w:r>
      <w:r w:rsidR="006E7620">
        <w:rPr>
          <w:rFonts w:ascii="Garamond" w:hAnsi="Garamond"/>
          <w:bCs/>
        </w:rPr>
        <w:t>)</w:t>
      </w:r>
      <w:r w:rsidR="00BD40BD">
        <w:rPr>
          <w:rFonts w:ascii="Garamond" w:hAnsi="Garamond"/>
          <w:bCs/>
        </w:rPr>
        <w:t>.</w:t>
      </w:r>
      <w:r w:rsidR="00DE3D22">
        <w:rPr>
          <w:rFonts w:ascii="Garamond" w:hAnsi="Garamond"/>
          <w:bCs/>
        </w:rPr>
        <w:t xml:space="preserve"> Grande Ecluse et Moulin Pinte</w:t>
      </w:r>
    </w:p>
    <w:p w14:paraId="24903B5C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4C4209CB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C7E94A1" w14:textId="77777777" w:rsidR="00F1656F" w:rsidRPr="00F1656F" w:rsidRDefault="00F1656F" w:rsidP="00F1656F"/>
    <w:p w14:paraId="3F189CD6" w14:textId="77777777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5121D5">
        <w:rPr>
          <w:rFonts w:ascii="ITC Avant Garde Std Bk" w:hAnsi="ITC Avant Garde Std Bk"/>
          <w:bCs/>
          <w:color w:val="001B71"/>
        </w:rPr>
        <w:t>Responsable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l’opération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2E4587FF" w14:textId="77777777" w:rsidR="005121D5" w:rsidRPr="005801FF" w:rsidRDefault="00F92AF5" w:rsidP="005801FF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0732F">
        <w:rPr>
          <w:bCs/>
        </w:rPr>
        <w:t>M</w:t>
      </w:r>
      <w:r w:rsidR="00A0732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6E7620" w:rsidRPr="005801FF">
        <w:rPr>
          <w:rFonts w:ascii="Garamond" w:hAnsi="Garamond"/>
          <w:bCs/>
        </w:rPr>
        <w:t xml:space="preserve">SCARAMUZZI </w:t>
      </w:r>
      <w:r w:rsidR="009043BB">
        <w:rPr>
          <w:rFonts w:ascii="Garamond" w:hAnsi="Garamond"/>
          <w:bCs/>
        </w:rPr>
        <w:t xml:space="preserve">et C. RELAVE </w:t>
      </w:r>
      <w:r w:rsidR="005801FF" w:rsidRPr="005801FF">
        <w:rPr>
          <w:rFonts w:ascii="Garamond" w:hAnsi="Garamond"/>
          <w:bCs/>
        </w:rPr>
        <w:t>(serv tech)</w:t>
      </w:r>
      <w:r w:rsidR="009043BB">
        <w:rPr>
          <w:rFonts w:ascii="Garamond" w:hAnsi="Garamond"/>
          <w:bCs/>
        </w:rPr>
        <w:t>, V. GARNIER</w:t>
      </w:r>
      <w:r w:rsidR="00E8615A">
        <w:rPr>
          <w:rFonts w:ascii="Garamond" w:hAnsi="Garamond"/>
          <w:bCs/>
        </w:rPr>
        <w:t xml:space="preserve"> (Directeur), Y. GAILLARD (garde pêche particulier de la FDPPMA42)</w:t>
      </w:r>
    </w:p>
    <w:p w14:paraId="3C7F1BB3" w14:textId="77777777" w:rsidR="00EE6676" w:rsidRPr="005801FF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7356889A" w14:textId="46E3A456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</w:t>
      </w:r>
      <w:r w:rsidR="00DE3D22">
        <w:rPr>
          <w:rFonts w:ascii="ITC Avant Garde Std Md" w:hAnsi="ITC Avant Garde Std Md"/>
          <w:color w:val="68A827"/>
          <w:u w:val="single"/>
        </w:rPr>
        <w:t xml:space="preserve"> N°1</w:t>
      </w:r>
      <w:r w:rsidR="000F3B97">
        <w:rPr>
          <w:rFonts w:ascii="ITC Avant Garde Std Md" w:hAnsi="ITC Avant Garde Std Md"/>
          <w:color w:val="68A827"/>
          <w:u w:val="single"/>
        </w:rPr>
        <w:t>:</w:t>
      </w:r>
    </w:p>
    <w:p w14:paraId="59C36F55" w14:textId="77777777" w:rsidR="00F1656F" w:rsidRPr="00F1656F" w:rsidRDefault="00F1656F" w:rsidP="00F1656F"/>
    <w:p w14:paraId="39930598" w14:textId="77777777" w:rsidR="00EE6676" w:rsidRPr="00E8615A" w:rsidRDefault="00773163">
      <w:pPr>
        <w:tabs>
          <w:tab w:val="left" w:pos="5670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381011">
        <w:rPr>
          <w:rFonts w:ascii="Garamond" w:hAnsi="Garamond"/>
          <w:bCs/>
        </w:rPr>
        <w:t xml:space="preserve"> </w:t>
      </w:r>
      <w:r w:rsidR="00E8615A">
        <w:rPr>
          <w:rFonts w:ascii="Garamond" w:hAnsi="Garamond"/>
          <w:bCs/>
        </w:rPr>
        <w:t>LA GRAND CROIX</w:t>
      </w:r>
      <w:r w:rsidR="00381011">
        <w:rPr>
          <w:rFonts w:ascii="Garamond" w:hAnsi="Garamond"/>
          <w:bCs/>
        </w:rPr>
        <w:t xml:space="preserve">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E8615A" w:rsidRPr="00E8615A">
        <w:rPr>
          <w:rFonts w:ascii="Garamond" w:hAnsi="Garamond"/>
          <w:bCs/>
          <w:szCs w:val="18"/>
        </w:rPr>
        <w:t>la grande Ecluse</w:t>
      </w:r>
    </w:p>
    <w:p w14:paraId="584A5968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3754C5AC" w14:textId="77777777" w:rsidR="00EE6676" w:rsidRPr="00E8615A" w:rsidRDefault="0028551C">
      <w:pPr>
        <w:tabs>
          <w:tab w:val="left" w:pos="6804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A0732F">
        <w:rPr>
          <w:bCs/>
        </w:rPr>
        <w:t>Dorlay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E8615A" w:rsidRPr="00E8615A">
        <w:rPr>
          <w:rFonts w:ascii="Garamond" w:hAnsi="Garamond"/>
          <w:bCs/>
          <w:color w:val="001B71"/>
          <w:szCs w:val="18"/>
        </w:rPr>
        <w:t>GIER</w:t>
      </w:r>
    </w:p>
    <w:p w14:paraId="4A30179F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32071B2F" w14:textId="77777777" w:rsidR="00EE6676" w:rsidRPr="00773163" w:rsidRDefault="006261BB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55AAAD8B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0FD094AD" w14:textId="77777777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FE468E5" w14:textId="77777777" w:rsidR="005801FF" w:rsidRDefault="0028551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E8615A" w:rsidRPr="00E8615A">
        <w:rPr>
          <w:rFonts w:ascii="Garamond" w:hAnsi="Garamond"/>
          <w:bCs/>
          <w:szCs w:val="18"/>
        </w:rPr>
        <w:t>60 mètres par 5/6 de large</w:t>
      </w:r>
    </w:p>
    <w:p w14:paraId="0898EDF0" w14:textId="77777777" w:rsidR="00EE6676" w:rsidRPr="000C3651" w:rsidRDefault="00773163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E8615A" w:rsidRPr="00E8615A">
        <w:rPr>
          <w:rFonts w:ascii="Garamond" w:hAnsi="Garamond"/>
          <w:bCs/>
        </w:rPr>
        <w:t xml:space="preserve">350 </w:t>
      </w:r>
      <w:r w:rsidR="000C3651" w:rsidRPr="00E8615A">
        <w:rPr>
          <w:rFonts w:ascii="Garamond" w:hAnsi="Garamond"/>
          <w:bCs/>
        </w:rPr>
        <w:t>m²</w:t>
      </w:r>
      <w:r w:rsidR="005121D5" w:rsidRPr="00E8615A">
        <w:rPr>
          <w:rFonts w:ascii="Garamond" w:hAnsi="Garamond"/>
          <w:bCs/>
        </w:rPr>
        <w:t xml:space="preserve"> </w:t>
      </w:r>
      <w:r w:rsidR="005801FF" w:rsidRPr="00E8615A">
        <w:rPr>
          <w:rFonts w:ascii="Garamond" w:hAnsi="Garamond"/>
          <w:bCs/>
        </w:rPr>
        <w:t>environ</w:t>
      </w:r>
      <w:r w:rsidR="005801FF">
        <w:rPr>
          <w:rFonts w:ascii="Garamond" w:hAnsi="Garamond"/>
          <w:bCs/>
        </w:rPr>
        <w:t xml:space="preserve">. </w:t>
      </w:r>
    </w:p>
    <w:p w14:paraId="6DECD45F" w14:textId="431DBC00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319C2597" w14:textId="79E35B21" w:rsidR="00EE6676" w:rsidRPr="00E8615A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E8615A" w:rsidRPr="00E8615A">
        <w:rPr>
          <w:rFonts w:ascii="Garamond" w:hAnsi="Garamond"/>
          <w:bCs/>
          <w:sz w:val="18"/>
          <w:szCs w:val="18"/>
        </w:rPr>
        <w:t>Truite du Dorlay</w:t>
      </w:r>
    </w:p>
    <w:p w14:paraId="4E5AED0B" w14:textId="66C2137B" w:rsidR="00463180" w:rsidRDefault="00DE3D22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610D2479" wp14:editId="4E548156">
            <wp:simplePos x="0" y="0"/>
            <wp:positionH relativeFrom="column">
              <wp:posOffset>2323465</wp:posOffset>
            </wp:positionH>
            <wp:positionV relativeFrom="paragraph">
              <wp:posOffset>66675</wp:posOffset>
            </wp:positionV>
            <wp:extent cx="3906520" cy="3369945"/>
            <wp:effectExtent l="0" t="0" r="0" b="1905"/>
            <wp:wrapTight wrapText="bothSides">
              <wp:wrapPolygon edited="0">
                <wp:start x="0" y="0"/>
                <wp:lineTo x="0" y="21490"/>
                <wp:lineTo x="21488" y="21490"/>
                <wp:lineTo x="21488" y="0"/>
                <wp:lineTo x="0" y="0"/>
              </wp:wrapPolygon>
            </wp:wrapTight>
            <wp:docPr id="4196947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69475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6520" cy="3369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63180">
        <w:rPr>
          <w:rFonts w:ascii="ITC Avant Garde Std Md" w:hAnsi="ITC Avant Garde Std Md"/>
          <w:color w:val="68A827"/>
          <w:u w:val="single"/>
        </w:rPr>
        <w:t>CARTOGRAPHIE :</w:t>
      </w:r>
    </w:p>
    <w:p w14:paraId="11449B03" w14:textId="1FC2CF06" w:rsidR="00FA574C" w:rsidRDefault="006261BB" w:rsidP="00FA574C">
      <w:pPr>
        <w:jc w:val="center"/>
      </w:pPr>
      <w:r>
        <w:t>Ci-contre</w:t>
      </w:r>
    </w:p>
    <w:p w14:paraId="0FFB77AB" w14:textId="77777777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3D2A89BA" w14:textId="77777777" w:rsidR="00AF450B" w:rsidRPr="00B51E0C" w:rsidRDefault="00381011" w:rsidP="00E81635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…</w:t>
      </w:r>
      <w:r w:rsidR="003D3B81">
        <w:rPr>
          <w:rFonts w:ascii="Garamond" w:hAnsi="Garamond"/>
          <w:bCs/>
        </w:rPr>
        <w:t>.</w:t>
      </w:r>
      <w:r w:rsidR="00E8615A">
        <w:rPr>
          <w:rFonts w:ascii="Garamond" w:hAnsi="Garamond"/>
          <w:bCs/>
        </w:rPr>
        <w:t xml:space="preserve">au total 122 truitelles de l’année (&lt;80 mm) , 4 truites adultes de 180 à 350 mm, </w:t>
      </w:r>
      <w:r w:rsidR="00A0732F">
        <w:rPr>
          <w:rFonts w:ascii="Garamond" w:hAnsi="Garamond"/>
          <w:bCs/>
        </w:rPr>
        <w:t>env.</w:t>
      </w:r>
      <w:r w:rsidR="00DC464E">
        <w:rPr>
          <w:rFonts w:ascii="Garamond" w:hAnsi="Garamond"/>
          <w:bCs/>
        </w:rPr>
        <w:t xml:space="preserve"> </w:t>
      </w:r>
      <w:r w:rsidR="00E8615A">
        <w:rPr>
          <w:rFonts w:ascii="Garamond" w:hAnsi="Garamond"/>
          <w:bCs/>
        </w:rPr>
        <w:t xml:space="preserve">500 vairons, 10 goujons, 30 chevaines et 15 spirlins ont été capturés. </w:t>
      </w:r>
    </w:p>
    <w:p w14:paraId="23F27DA9" w14:textId="77777777" w:rsidR="00B51E0C" w:rsidRPr="00B51E0C" w:rsidRDefault="00B51E0C" w:rsidP="00E81635">
      <w:pPr>
        <w:pStyle w:val="Pieddepage"/>
        <w:jc w:val="both"/>
        <w:rPr>
          <w:rFonts w:ascii="Garamond" w:hAnsi="Garamond"/>
          <w:bCs/>
        </w:rPr>
      </w:pPr>
    </w:p>
    <w:p w14:paraId="28CB951D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25242F69" w14:textId="77777777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E8615A">
        <w:rPr>
          <w:bCs/>
        </w:rPr>
        <w:t>en aval du grand seuil infranchissable situé 50 m en aval, aucune possibilité de remonté</w:t>
      </w:r>
      <w:r w:rsidR="00957539">
        <w:rPr>
          <w:bCs/>
        </w:rPr>
        <w:t xml:space="preserve">e des espèces déplacées. </w:t>
      </w:r>
    </w:p>
    <w:p w14:paraId="783B999F" w14:textId="77777777" w:rsidR="00EE6676" w:rsidRDefault="00EE6676">
      <w:pPr>
        <w:jc w:val="both"/>
        <w:rPr>
          <w:bCs/>
        </w:rPr>
      </w:pPr>
    </w:p>
    <w:p w14:paraId="218157BC" w14:textId="77777777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Espèces </w:t>
      </w:r>
      <w:r w:rsidR="00A0732F" w:rsidRPr="00773163">
        <w:rPr>
          <w:rFonts w:ascii="ITC Avant Garde Std Bk" w:hAnsi="ITC Avant Garde Std Bk"/>
          <w:bCs/>
          <w:color w:val="001B71"/>
          <w:sz w:val="18"/>
          <w:szCs w:val="18"/>
        </w:rPr>
        <w:t>détruites :</w:t>
      </w:r>
      <w:r w:rsidR="00A0732F">
        <w:rPr>
          <w:bCs/>
        </w:rPr>
        <w:t xml:space="preserve"> aucune</w:t>
      </w:r>
    </w:p>
    <w:p w14:paraId="7A0F7B38" w14:textId="77777777" w:rsidR="00FA574C" w:rsidRDefault="008259B7" w:rsidP="00987868">
      <w:pPr>
        <w:jc w:val="center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554B4BF9" wp14:editId="44AE79DB">
            <wp:extent cx="3762616" cy="2159480"/>
            <wp:effectExtent l="1588" t="0" r="0" b="0"/>
            <wp:docPr id="2128887826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887826" name="Image 2128887826"/>
                    <pic:cNvPicPr/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837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63522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87868">
        <w:rPr>
          <w:b/>
        </w:rPr>
        <w:t xml:space="preserve">  </w:t>
      </w:r>
      <w:r>
        <w:rPr>
          <w:b/>
          <w:noProof/>
        </w:rPr>
        <w:drawing>
          <wp:inline distT="0" distB="0" distL="0" distR="0" wp14:anchorId="74859DB3" wp14:editId="44FFBF62">
            <wp:extent cx="3754415" cy="2159635"/>
            <wp:effectExtent l="0" t="2858" r="0" b="0"/>
            <wp:docPr id="111433963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339632" name="Image 1114339632"/>
                    <pic:cNvPicPr/>
                  </pic:nvPicPr>
                  <pic:blipFill rotWithShape="1"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55050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 wp14:anchorId="225DE70C" wp14:editId="0775860A">
            <wp:extent cx="4487840" cy="2159635"/>
            <wp:effectExtent l="1905" t="0" r="0" b="0"/>
            <wp:docPr id="130114859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14859" name="Image 130114859"/>
                    <pic:cNvPicPr/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396" t="882" r="6799" b="-88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88598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87868">
        <w:rPr>
          <w:b/>
        </w:rPr>
        <w:t xml:space="preserve">  </w:t>
      </w:r>
      <w:r>
        <w:rPr>
          <w:b/>
          <w:noProof/>
        </w:rPr>
        <w:drawing>
          <wp:inline distT="0" distB="0" distL="0" distR="0" wp14:anchorId="42A3D678" wp14:editId="22679336">
            <wp:extent cx="4116365" cy="2159635"/>
            <wp:effectExtent l="6667" t="0" r="5398" b="5397"/>
            <wp:docPr id="1235416841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5416841" name="Image 1235416841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1415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17061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F70ED3" w14:textId="77777777" w:rsidR="00040EF5" w:rsidRDefault="00040EF5" w:rsidP="00040EF5">
      <w:pPr>
        <w:jc w:val="center"/>
        <w:rPr>
          <w:b/>
        </w:rPr>
      </w:pPr>
      <w:r>
        <w:rPr>
          <w:b/>
        </w:rPr>
        <w:t>Déversement des captures en aval du seuil infranchissable aval travaux</w:t>
      </w:r>
    </w:p>
    <w:p w14:paraId="27009BAE" w14:textId="77777777" w:rsidR="00040EF5" w:rsidRDefault="00040EF5" w:rsidP="00987868">
      <w:pPr>
        <w:jc w:val="center"/>
        <w:rPr>
          <w:b/>
        </w:rPr>
      </w:pPr>
    </w:p>
    <w:p w14:paraId="5D6132AF" w14:textId="77777777" w:rsidR="00040EF5" w:rsidRDefault="00040EF5" w:rsidP="00987868">
      <w:pPr>
        <w:jc w:val="center"/>
        <w:rPr>
          <w:b/>
        </w:rPr>
      </w:pPr>
      <w:r>
        <w:rPr>
          <w:b/>
        </w:rPr>
        <w:t xml:space="preserve"> </w:t>
      </w:r>
    </w:p>
    <w:p w14:paraId="74E2408F" w14:textId="77777777" w:rsidR="00040EF5" w:rsidRDefault="00040EF5" w:rsidP="00987868">
      <w:pPr>
        <w:jc w:val="center"/>
        <w:rPr>
          <w:b/>
        </w:rPr>
      </w:pPr>
    </w:p>
    <w:p w14:paraId="26D397C0" w14:textId="77777777" w:rsidR="00040EF5" w:rsidRDefault="00040EF5" w:rsidP="00987868">
      <w:pPr>
        <w:jc w:val="center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7A873B61" wp14:editId="30FE045B">
            <wp:extent cx="4680000" cy="2107719"/>
            <wp:effectExtent l="0" t="0" r="6350" b="6985"/>
            <wp:docPr id="1245024208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024208" name="Image 124502420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107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14:paraId="1E716683" w14:textId="77777777" w:rsidR="00040EF5" w:rsidRDefault="00040EF5" w:rsidP="00987868">
      <w:pPr>
        <w:jc w:val="center"/>
        <w:rPr>
          <w:b/>
        </w:rPr>
      </w:pPr>
      <w:r>
        <w:rPr>
          <w:b/>
        </w:rPr>
        <w:t xml:space="preserve"> </w:t>
      </w:r>
    </w:p>
    <w:p w14:paraId="7F76672F" w14:textId="77777777" w:rsidR="00040EF5" w:rsidRDefault="00040EF5" w:rsidP="00987868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1BF9E450" wp14:editId="5CB88EF4">
            <wp:extent cx="4680000" cy="2107719"/>
            <wp:effectExtent l="0" t="0" r="6350" b="6985"/>
            <wp:docPr id="13166844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668445" name="Image 13166844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107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16DBB" w14:textId="77777777" w:rsidR="00040EF5" w:rsidRDefault="00040EF5" w:rsidP="00987868">
      <w:pPr>
        <w:jc w:val="center"/>
        <w:rPr>
          <w:b/>
        </w:rPr>
      </w:pPr>
    </w:p>
    <w:p w14:paraId="40BBA248" w14:textId="77777777" w:rsidR="00040EF5" w:rsidRDefault="00040EF5" w:rsidP="00987868">
      <w:pPr>
        <w:jc w:val="center"/>
        <w:rPr>
          <w:b/>
        </w:rPr>
      </w:pPr>
      <w:r>
        <w:rPr>
          <w:b/>
        </w:rPr>
        <w:t>V</w:t>
      </w:r>
      <w:r w:rsidR="007F1332">
        <w:rPr>
          <w:b/>
        </w:rPr>
        <w:t>u</w:t>
      </w:r>
      <w:r>
        <w:rPr>
          <w:b/>
        </w:rPr>
        <w:t>e du Chantier le 29-09-2025 lors d’une reprise de sauvetage post coup d’eau et batardage</w:t>
      </w:r>
    </w:p>
    <w:p w14:paraId="794D8E07" w14:textId="77777777" w:rsidR="007F1332" w:rsidRDefault="007F1332" w:rsidP="007F1332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2F4E95A2" w14:textId="360A22E2" w:rsidR="007F1332" w:rsidRDefault="007F1332" w:rsidP="007F1332">
      <w:pPr>
        <w:jc w:val="center"/>
        <w:rPr>
          <w:rFonts w:ascii="ITC Avant Garde Std Md" w:hAnsi="ITC Avant Garde Std Md"/>
          <w:b/>
          <w:color w:val="68A827"/>
          <w:u w:val="single"/>
        </w:rPr>
      </w:pPr>
      <w:r>
        <w:rPr>
          <w:rFonts w:ascii="ITC Avant Garde Std Md" w:hAnsi="ITC Avant Garde Std Md"/>
          <w:b/>
          <w:color w:val="68A827"/>
          <w:u w:val="single"/>
        </w:rPr>
        <w:t>Complément de sauvetage</w:t>
      </w:r>
      <w:r w:rsidR="00862B84">
        <w:rPr>
          <w:rFonts w:ascii="ITC Avant Garde Std Md" w:hAnsi="ITC Avant Garde Std Md"/>
          <w:b/>
          <w:color w:val="68A827"/>
          <w:u w:val="single"/>
        </w:rPr>
        <w:t xml:space="preserve"> au Pont de la </w:t>
      </w:r>
      <w:r w:rsidR="00DE3D22">
        <w:rPr>
          <w:rFonts w:ascii="ITC Avant Garde Std Md" w:hAnsi="ITC Avant Garde Std Md"/>
          <w:b/>
          <w:color w:val="68A827"/>
          <w:u w:val="single"/>
        </w:rPr>
        <w:t>grande</w:t>
      </w:r>
      <w:r w:rsidR="00862B84">
        <w:rPr>
          <w:rFonts w:ascii="ITC Avant Garde Std Md" w:hAnsi="ITC Avant Garde Std Md"/>
          <w:b/>
          <w:color w:val="68A827"/>
          <w:u w:val="single"/>
        </w:rPr>
        <w:t xml:space="preserve"> Ecluse</w:t>
      </w:r>
    </w:p>
    <w:p w14:paraId="74CF41B0" w14:textId="77777777" w:rsidR="007F1332" w:rsidRDefault="007F1332" w:rsidP="007F1332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 xml:space="preserve">RESULTATS DE CAPTURES / </w:t>
      </w:r>
      <w:r w:rsidR="00A0732F" w:rsidRPr="00172E04">
        <w:rPr>
          <w:rFonts w:ascii="ITC Avant Garde Std Md" w:hAnsi="ITC Avant Garde Std Md"/>
          <w:b/>
          <w:color w:val="68A827"/>
          <w:u w:val="single"/>
        </w:rPr>
        <w:t>OBSERVATIONS du</w:t>
      </w:r>
      <w:r>
        <w:rPr>
          <w:rFonts w:ascii="ITC Avant Garde Std Md" w:hAnsi="ITC Avant Garde Std Md"/>
          <w:b/>
          <w:color w:val="68A827"/>
          <w:u w:val="single"/>
        </w:rPr>
        <w:t xml:space="preserve"> 29-09-25</w:t>
      </w:r>
    </w:p>
    <w:p w14:paraId="4E17F4F9" w14:textId="77777777" w:rsidR="007F1332" w:rsidRDefault="007F1332" w:rsidP="007F1332">
      <w:pPr>
        <w:jc w:val="center"/>
        <w:rPr>
          <w:rFonts w:ascii="ITC Avant Garde Std Md" w:hAnsi="ITC Avant Garde Std Md"/>
          <w:b/>
          <w:color w:val="68A827"/>
          <w:u w:val="single"/>
        </w:rPr>
      </w:pPr>
    </w:p>
    <w:p w14:paraId="081DCE00" w14:textId="77777777" w:rsidR="007F1332" w:rsidRPr="007F1332" w:rsidRDefault="007F1332" w:rsidP="007F1332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862B84">
        <w:rPr>
          <w:rFonts w:ascii="Garamond" w:hAnsi="Garamond"/>
          <w:bCs/>
          <w:color w:val="000000" w:themeColor="text1"/>
        </w:rPr>
        <w:t>Au</w:t>
      </w:r>
      <w:r w:rsidRPr="00862B84">
        <w:rPr>
          <w:rFonts w:ascii="Garamond" w:hAnsi="Garamond"/>
          <w:bCs/>
        </w:rPr>
        <w:t xml:space="preserve"> t</w:t>
      </w:r>
      <w:r>
        <w:rPr>
          <w:rFonts w:ascii="Garamond" w:hAnsi="Garamond"/>
          <w:bCs/>
        </w:rPr>
        <w:t>otal 20 truitelles de l’année (&lt;110 mm</w:t>
      </w:r>
      <w:r w:rsidR="00A0732F">
        <w:rPr>
          <w:rFonts w:ascii="Garamond" w:hAnsi="Garamond"/>
          <w:bCs/>
        </w:rPr>
        <w:t>),</w:t>
      </w:r>
      <w:r>
        <w:rPr>
          <w:rFonts w:ascii="Garamond" w:hAnsi="Garamond"/>
          <w:bCs/>
        </w:rPr>
        <w:t xml:space="preserve"> 1 chevaine de 200 mm, 10 loches, 400 à 500 vairons et </w:t>
      </w:r>
      <w:r w:rsidR="00862B84">
        <w:rPr>
          <w:rFonts w:ascii="Garamond" w:hAnsi="Garamond"/>
          <w:bCs/>
        </w:rPr>
        <w:t xml:space="preserve">une </w:t>
      </w:r>
      <w:r>
        <w:rPr>
          <w:rFonts w:ascii="Garamond" w:hAnsi="Garamond"/>
          <w:bCs/>
        </w:rPr>
        <w:t>50ne de chevaines &lt; 50 mm</w:t>
      </w:r>
    </w:p>
    <w:p w14:paraId="7A748BCC" w14:textId="77777777" w:rsidR="007F1332" w:rsidRDefault="007F1332" w:rsidP="007F1332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Remis en aval du gros seuil</w:t>
      </w:r>
    </w:p>
    <w:p w14:paraId="6423FAFB" w14:textId="77777777" w:rsidR="00862B84" w:rsidRDefault="00862B84" w:rsidP="007F1332">
      <w:pPr>
        <w:jc w:val="both"/>
        <w:rPr>
          <w:rFonts w:ascii="Garamond" w:hAnsi="Garamond"/>
          <w:bCs/>
        </w:rPr>
      </w:pPr>
    </w:p>
    <w:p w14:paraId="53606259" w14:textId="77777777" w:rsidR="00862B84" w:rsidRDefault="00862B84" w:rsidP="007F1332">
      <w:pPr>
        <w:jc w:val="both"/>
        <w:rPr>
          <w:rFonts w:ascii="Garamond" w:hAnsi="Garamond"/>
          <w:bCs/>
        </w:rPr>
      </w:pPr>
    </w:p>
    <w:p w14:paraId="33A9D124" w14:textId="114D58DB" w:rsidR="00862B84" w:rsidRDefault="00862B84" w:rsidP="007F1332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NB : ce tronçon a fait l’objet de deux grosses pollutions en 2022 et 2023 ‘incuit Chaux </w:t>
      </w:r>
      <w:r w:rsidR="006261BB">
        <w:rPr>
          <w:rFonts w:ascii="Garamond" w:hAnsi="Garamond"/>
          <w:bCs/>
        </w:rPr>
        <w:t>station</w:t>
      </w:r>
      <w:r>
        <w:rPr>
          <w:rFonts w:ascii="Garamond" w:hAnsi="Garamond"/>
          <w:bCs/>
        </w:rPr>
        <w:t xml:space="preserve"> AEP du barrage). Le peuplement a été massivement impacté et on ne constate que de rares juvéniles de truites et quelques adultes suivant les </w:t>
      </w:r>
      <w:r w:rsidR="006261BB">
        <w:rPr>
          <w:rFonts w:ascii="Garamond" w:hAnsi="Garamond"/>
          <w:bCs/>
        </w:rPr>
        <w:t>secteurs</w:t>
      </w:r>
    </w:p>
    <w:p w14:paraId="14C91FA2" w14:textId="77777777" w:rsidR="003770BC" w:rsidRDefault="003770BC">
      <w:pPr>
        <w:rPr>
          <w:rFonts w:ascii="Garamond" w:hAnsi="Garamond"/>
          <w:bCs/>
        </w:rPr>
      </w:pPr>
      <w:r>
        <w:rPr>
          <w:rFonts w:ascii="Garamond" w:hAnsi="Garamond"/>
          <w:bCs/>
        </w:rPr>
        <w:br w:type="page"/>
      </w:r>
    </w:p>
    <w:p w14:paraId="636DB151" w14:textId="77777777" w:rsidR="003770BC" w:rsidRDefault="00862B84" w:rsidP="003770B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lastRenderedPageBreak/>
        <w:t xml:space="preserve">2eme </w:t>
      </w:r>
      <w:r w:rsidR="003770BC"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3770BC">
        <w:rPr>
          <w:rFonts w:ascii="ITC Avant Garde Std Md" w:hAnsi="ITC Avant Garde Std Md"/>
          <w:color w:val="68A827"/>
          <w:u w:val="single"/>
        </w:rPr>
        <w:t> :</w:t>
      </w:r>
    </w:p>
    <w:p w14:paraId="02384DF1" w14:textId="77777777" w:rsidR="003770BC" w:rsidRPr="00F1656F" w:rsidRDefault="003770BC" w:rsidP="003770BC"/>
    <w:p w14:paraId="4512D50A" w14:textId="77777777" w:rsidR="003770BC" w:rsidRPr="00E8615A" w:rsidRDefault="003770BC" w:rsidP="003770BC">
      <w:pPr>
        <w:tabs>
          <w:tab w:val="left" w:pos="5670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Commune : </w:t>
      </w:r>
      <w:r>
        <w:rPr>
          <w:rFonts w:ascii="Garamond" w:hAnsi="Garamond"/>
          <w:bCs/>
        </w:rPr>
        <w:t xml:space="preserve"> LA GRAND CROIX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>
        <w:rPr>
          <w:rFonts w:ascii="Garamond" w:hAnsi="Garamond"/>
          <w:bCs/>
          <w:szCs w:val="18"/>
        </w:rPr>
        <w:t>Moulin Pinte</w:t>
      </w:r>
    </w:p>
    <w:p w14:paraId="21643C4D" w14:textId="77777777" w:rsidR="003770BC" w:rsidRPr="00E8615A" w:rsidRDefault="003770BC" w:rsidP="003770BC">
      <w:pPr>
        <w:tabs>
          <w:tab w:val="left" w:pos="6804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Dorlay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Pr="00E8615A">
        <w:rPr>
          <w:rFonts w:ascii="Garamond" w:hAnsi="Garamond"/>
          <w:bCs/>
          <w:color w:val="001B71"/>
          <w:szCs w:val="18"/>
        </w:rPr>
        <w:t>GIER</w:t>
      </w:r>
    </w:p>
    <w:p w14:paraId="0D2396F6" w14:textId="77777777" w:rsidR="003770BC" w:rsidRPr="00773163" w:rsidRDefault="006261BB" w:rsidP="003770BC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370068361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3770BC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Cours d’eau   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8902394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770BC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Plan d’eau     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35269329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770BC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Bief</w:t>
      </w:r>
      <w:r w:rsidR="003770BC">
        <w:rPr>
          <w:b/>
          <w:sz w:val="24"/>
        </w:rPr>
        <w:tab/>
      </w:r>
      <w:sdt>
        <w:sdtPr>
          <w:rPr>
            <w:b/>
            <w:sz w:val="24"/>
          </w:rPr>
          <w:id w:val="206667985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770BC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3770BC">
        <w:rPr>
          <w:b/>
          <w:sz w:val="24"/>
        </w:rPr>
        <w:t xml:space="preserve"> 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Canal </w:t>
      </w:r>
      <w:r w:rsidR="003770BC">
        <w:rPr>
          <w:b/>
          <w:sz w:val="24"/>
        </w:rPr>
        <w:t xml:space="preserve">           </w:t>
      </w:r>
      <w:r w:rsidR="003770BC">
        <w:rPr>
          <w:b/>
          <w:sz w:val="24"/>
        </w:rPr>
        <w:tab/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959026144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3770B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3770BC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3770BC">
        <w:rPr>
          <w:b/>
          <w:sz w:val="24"/>
        </w:rPr>
        <w:t xml:space="preserve"> </w:t>
      </w:r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92791934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770B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3770B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3770BC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296324E0" w14:textId="0ECD4DDD" w:rsidR="003770BC" w:rsidRPr="000F3B97" w:rsidRDefault="00DE3D22" w:rsidP="003770BC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  <w:r w:rsidRPr="00DE3D22">
        <w:drawing>
          <wp:anchor distT="0" distB="0" distL="114300" distR="114300" simplePos="0" relativeHeight="251672576" behindDoc="1" locked="0" layoutInCell="1" allowOverlap="1" wp14:anchorId="1C3E5B8B" wp14:editId="278F173D">
            <wp:simplePos x="0" y="0"/>
            <wp:positionH relativeFrom="column">
              <wp:posOffset>3422015</wp:posOffset>
            </wp:positionH>
            <wp:positionV relativeFrom="paragraph">
              <wp:posOffset>36830</wp:posOffset>
            </wp:positionV>
            <wp:extent cx="2879725" cy="2566035"/>
            <wp:effectExtent l="0" t="0" r="0" b="5715"/>
            <wp:wrapTight wrapText="bothSides">
              <wp:wrapPolygon edited="0">
                <wp:start x="0" y="0"/>
                <wp:lineTo x="0" y="21488"/>
                <wp:lineTo x="21433" y="21488"/>
                <wp:lineTo x="21433" y="0"/>
                <wp:lineTo x="0" y="0"/>
              </wp:wrapPolygon>
            </wp:wrapTight>
            <wp:docPr id="85256272" name="Image 1" descr="Une image contenant carte, texte, atlas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56272" name="Image 1" descr="Une image contenant carte, texte, atlas&#10;&#10;Le contenu généré par l’IA peut êtr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566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964852" w14:textId="75FD3AFF" w:rsidR="003770BC" w:rsidRDefault="003770BC" w:rsidP="003770B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 moyenne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Pr="00E8615A">
        <w:rPr>
          <w:rFonts w:ascii="Garamond" w:hAnsi="Garamond"/>
          <w:bCs/>
          <w:szCs w:val="18"/>
        </w:rPr>
        <w:t>60 mètres par 5/6 de large</w:t>
      </w:r>
      <w:r>
        <w:rPr>
          <w:rFonts w:ascii="Garamond" w:hAnsi="Garamond"/>
          <w:bCs/>
          <w:szCs w:val="18"/>
        </w:rPr>
        <w:t xml:space="preserve"> entre amont et aval du pont</w:t>
      </w:r>
    </w:p>
    <w:p w14:paraId="2E61616F" w14:textId="659AD7C3" w:rsidR="003770BC" w:rsidRPr="000C3651" w:rsidRDefault="003770BC" w:rsidP="003770B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Surface : </w:t>
      </w:r>
      <w:r w:rsidRPr="00E8615A">
        <w:rPr>
          <w:rFonts w:ascii="Garamond" w:hAnsi="Garamond"/>
          <w:bCs/>
        </w:rPr>
        <w:t>350 m² environ</w:t>
      </w:r>
      <w:r>
        <w:rPr>
          <w:rFonts w:ascii="Garamond" w:hAnsi="Garamond"/>
          <w:bCs/>
        </w:rPr>
        <w:t xml:space="preserve">. </w:t>
      </w:r>
    </w:p>
    <w:p w14:paraId="68E3AB86" w14:textId="19D2840B" w:rsidR="003770BC" w:rsidRPr="000F3B97" w:rsidRDefault="003770BC" w:rsidP="003770B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01382979" w14:textId="64441C79" w:rsidR="003770BC" w:rsidRPr="00E8615A" w:rsidRDefault="003770BC" w:rsidP="003770B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Pr="00E8615A">
        <w:rPr>
          <w:rFonts w:ascii="Garamond" w:hAnsi="Garamond"/>
          <w:bCs/>
          <w:sz w:val="18"/>
          <w:szCs w:val="18"/>
        </w:rPr>
        <w:t>Truite du Dorlay</w:t>
      </w:r>
    </w:p>
    <w:p w14:paraId="629BA8BF" w14:textId="0B15C7AA" w:rsidR="003770BC" w:rsidRDefault="003770BC" w:rsidP="003770BC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08A5A486" w14:textId="0AB6ED71" w:rsidR="003770BC" w:rsidRDefault="003770BC" w:rsidP="003770BC">
      <w:pPr>
        <w:jc w:val="center"/>
      </w:pPr>
      <w:r>
        <w:t>Ci contre</w:t>
      </w:r>
    </w:p>
    <w:p w14:paraId="55A54E4B" w14:textId="77777777" w:rsidR="003770BC" w:rsidRDefault="003770BC" w:rsidP="003770B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41B97421" w14:textId="77777777" w:rsidR="003770BC" w:rsidRPr="00B51E0C" w:rsidRDefault="003770BC" w:rsidP="003770BC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….au total 12 truitelles de l’année (&lt;80 mm)</w:t>
      </w:r>
    </w:p>
    <w:p w14:paraId="02A8EA83" w14:textId="77777777" w:rsidR="003770BC" w:rsidRPr="00172E04" w:rsidRDefault="003770BC" w:rsidP="003770B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>
        <w:rPr>
          <w:rFonts w:ascii="ITC Avant Garde Std Md" w:hAnsi="ITC Avant Garde Std Md"/>
          <w:color w:val="68A827"/>
          <w:u w:val="single"/>
        </w:rPr>
        <w:t> :</w:t>
      </w:r>
    </w:p>
    <w:p w14:paraId="253952DF" w14:textId="77777777" w:rsidR="003770BC" w:rsidRDefault="003770BC" w:rsidP="003770B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>: en amont du seuil infranchissable situé 200 m en amont du pont du Moulin Pinte</w:t>
      </w:r>
    </w:p>
    <w:p w14:paraId="1069635A" w14:textId="77777777" w:rsidR="003770BC" w:rsidRDefault="003770BC" w:rsidP="003770B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 :</w:t>
      </w:r>
      <w:r>
        <w:rPr>
          <w:bCs/>
        </w:rPr>
        <w:t xml:space="preserve"> aucune</w:t>
      </w:r>
    </w:p>
    <w:p w14:paraId="3357968A" w14:textId="606B6D06" w:rsidR="00862B84" w:rsidRDefault="00862B84" w:rsidP="00AD3B01">
      <w:pPr>
        <w:jc w:val="center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 </w:t>
      </w:r>
    </w:p>
    <w:p w14:paraId="4236F962" w14:textId="2CE401FE" w:rsidR="00862B84" w:rsidRDefault="00AD3B01">
      <w:pPr>
        <w:rPr>
          <w:bCs/>
        </w:rPr>
      </w:pPr>
      <w:r>
        <w:rPr>
          <w:rFonts w:ascii="Garamond" w:hAnsi="Garamond"/>
          <w:bCs/>
          <w:noProof/>
        </w:rPr>
        <w:drawing>
          <wp:anchor distT="0" distB="0" distL="114300" distR="114300" simplePos="0" relativeHeight="251674624" behindDoc="1" locked="0" layoutInCell="1" allowOverlap="1" wp14:anchorId="4D812E7B" wp14:editId="7DFE13D9">
            <wp:simplePos x="0" y="0"/>
            <wp:positionH relativeFrom="column">
              <wp:posOffset>2305685</wp:posOffset>
            </wp:positionH>
            <wp:positionV relativeFrom="paragraph">
              <wp:posOffset>1345565</wp:posOffset>
            </wp:positionV>
            <wp:extent cx="2710180" cy="1458595"/>
            <wp:effectExtent l="0" t="2858" r="0" b="0"/>
            <wp:wrapTight wrapText="bothSides">
              <wp:wrapPolygon edited="0">
                <wp:start x="-23" y="21558"/>
                <wp:lineTo x="21385" y="21558"/>
                <wp:lineTo x="21385" y="400"/>
                <wp:lineTo x="-23" y="400"/>
                <wp:lineTo x="-23" y="21558"/>
              </wp:wrapPolygon>
            </wp:wrapTight>
            <wp:docPr id="69902745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027453" name="Image 699027453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2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10180" cy="1458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Garamond" w:hAnsi="Garamond"/>
          <w:bCs/>
          <w:noProof/>
        </w:rPr>
        <w:drawing>
          <wp:anchor distT="0" distB="0" distL="114300" distR="114300" simplePos="0" relativeHeight="251673600" behindDoc="1" locked="0" layoutInCell="1" allowOverlap="1" wp14:anchorId="2F5101D4" wp14:editId="733D1C81">
            <wp:simplePos x="0" y="0"/>
            <wp:positionH relativeFrom="column">
              <wp:posOffset>929005</wp:posOffset>
            </wp:positionH>
            <wp:positionV relativeFrom="paragraph">
              <wp:posOffset>1550670</wp:posOffset>
            </wp:positionV>
            <wp:extent cx="1860550" cy="1458595"/>
            <wp:effectExtent l="0" t="8573" r="0" b="0"/>
            <wp:wrapTight wrapText="bothSides">
              <wp:wrapPolygon edited="0">
                <wp:start x="-100" y="21473"/>
                <wp:lineTo x="21353" y="21473"/>
                <wp:lineTo x="21353" y="315"/>
                <wp:lineTo x="-100" y="315"/>
                <wp:lineTo x="-100" y="21473"/>
              </wp:wrapPolygon>
            </wp:wrapTight>
            <wp:docPr id="134608707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087073" name="Image 1346087073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27" r="31119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60550" cy="1458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Garamond" w:hAnsi="Garamond"/>
          <w:bCs/>
          <w:noProof/>
        </w:rPr>
        <w:drawing>
          <wp:anchor distT="0" distB="0" distL="114300" distR="114300" simplePos="0" relativeHeight="251675648" behindDoc="1" locked="0" layoutInCell="1" allowOverlap="1" wp14:anchorId="24D654C2" wp14:editId="7637314B">
            <wp:simplePos x="0" y="0"/>
            <wp:positionH relativeFrom="column">
              <wp:posOffset>894715</wp:posOffset>
            </wp:positionH>
            <wp:positionV relativeFrom="paragraph">
              <wp:posOffset>3531235</wp:posOffset>
            </wp:positionV>
            <wp:extent cx="4320000" cy="1945587"/>
            <wp:effectExtent l="0" t="0" r="4445" b="0"/>
            <wp:wrapTight wrapText="bothSides">
              <wp:wrapPolygon edited="0">
                <wp:start x="0" y="0"/>
                <wp:lineTo x="0" y="21367"/>
                <wp:lineTo x="21527" y="21367"/>
                <wp:lineTo x="21527" y="0"/>
                <wp:lineTo x="0" y="0"/>
              </wp:wrapPolygon>
            </wp:wrapTight>
            <wp:docPr id="161729712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29712" name="Image 16172971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945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62B84">
        <w:rPr>
          <w:bCs/>
        </w:rPr>
        <w:br w:type="page"/>
      </w:r>
    </w:p>
    <w:p w14:paraId="520A08DB" w14:textId="77777777" w:rsidR="003770BC" w:rsidRDefault="003770BC" w:rsidP="003770BC">
      <w:pPr>
        <w:jc w:val="both"/>
        <w:rPr>
          <w:bCs/>
        </w:rPr>
      </w:pPr>
    </w:p>
    <w:p w14:paraId="63599D89" w14:textId="77777777" w:rsidR="00AD3B01" w:rsidRDefault="00AD3B01" w:rsidP="003770BC">
      <w:pPr>
        <w:jc w:val="both"/>
        <w:rPr>
          <w:bCs/>
        </w:rPr>
      </w:pPr>
    </w:p>
    <w:p w14:paraId="660294BF" w14:textId="20A88D96" w:rsidR="003770BC" w:rsidRPr="00862B84" w:rsidRDefault="003770BC" w:rsidP="003770BC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 w:rsidRPr="00862B84">
        <w:rPr>
          <w:rFonts w:ascii="ITC Avant Garde Std XLt Cn" w:hAnsi="ITC Avant Garde Std XLt Cn"/>
        </w:rPr>
        <w:t xml:space="preserve">A St Just St Rambert le </w:t>
      </w:r>
      <w:r w:rsidR="00AD3B01">
        <w:rPr>
          <w:rFonts w:ascii="ITC Avant Garde Std XLt Cn" w:hAnsi="ITC Avant Garde Std XLt Cn"/>
        </w:rPr>
        <w:t>10</w:t>
      </w:r>
      <w:r w:rsidRPr="00862B84">
        <w:rPr>
          <w:rFonts w:ascii="ITC Avant Garde Std XLt Cn" w:hAnsi="ITC Avant Garde Std XLt Cn"/>
        </w:rPr>
        <w:t>/10/2025</w:t>
      </w:r>
    </w:p>
    <w:p w14:paraId="0C113F67" w14:textId="77777777" w:rsidR="003770BC" w:rsidRPr="00862B84" w:rsidRDefault="003770BC" w:rsidP="003770BC"/>
    <w:p w14:paraId="0CBA07FF" w14:textId="77777777" w:rsidR="003770BC" w:rsidRPr="00862B84" w:rsidRDefault="003770BC" w:rsidP="003770BC"/>
    <w:p w14:paraId="57D1703E" w14:textId="77777777" w:rsidR="003770BC" w:rsidRPr="00862B84" w:rsidRDefault="003770BC" w:rsidP="003770BC"/>
    <w:p w14:paraId="18CBD39E" w14:textId="77777777" w:rsidR="003770BC" w:rsidRPr="00862B84" w:rsidRDefault="003770BC" w:rsidP="003770BC"/>
    <w:p w14:paraId="5E8206C0" w14:textId="77777777" w:rsidR="003770BC" w:rsidRPr="00862B84" w:rsidRDefault="003770BC" w:rsidP="003770BC"/>
    <w:p w14:paraId="3D49CFFD" w14:textId="77777777" w:rsidR="003770BC" w:rsidRPr="00862B84" w:rsidRDefault="003770BC" w:rsidP="003770BC"/>
    <w:p w14:paraId="53BCE763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>
        <w:rPr>
          <w:rFonts w:ascii="ITC Avant Garde Std XLt Cn" w:hAnsi="ITC Avant Garde Std XLt Cn"/>
        </w:rPr>
        <w:t xml:space="preserve">RESPONSABLE DES PECHES </w:t>
      </w:r>
    </w:p>
    <w:p w14:paraId="1105AFF0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067F66E9" wp14:editId="034D5784">
                <wp:simplePos x="0" y="0"/>
                <wp:positionH relativeFrom="column">
                  <wp:posOffset>3669665</wp:posOffset>
                </wp:positionH>
                <wp:positionV relativeFrom="paragraph">
                  <wp:posOffset>55880</wp:posOffset>
                </wp:positionV>
                <wp:extent cx="1820122" cy="706755"/>
                <wp:effectExtent l="0" t="0" r="8890" b="0"/>
                <wp:wrapNone/>
                <wp:docPr id="968239411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0122" cy="706755"/>
                          <a:chOff x="0" y="0"/>
                          <a:chExt cx="1820122" cy="706755"/>
                        </a:xfrm>
                      </wpg:grpSpPr>
                      <pic:pic xmlns:pic="http://schemas.openxmlformats.org/drawingml/2006/picture">
                        <pic:nvPicPr>
                          <pic:cNvPr id="2100339498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3933"/>
                            <a:ext cx="1079500" cy="5353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7765459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00667" y="0"/>
                            <a:ext cx="719455" cy="706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657644D" id="Groupe 3" o:spid="_x0000_s1026" style="position:absolute;margin-left:288.95pt;margin-top:4.4pt;width:143.3pt;height:55.65pt;z-index:251671552" coordsize="18201,70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1439;width:10795;height:5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">
                  <v:imagedata r:id="rId20" o:title=""/>
                </v:shape>
                <v:shape id="Image 2" o:spid="_x0000_s1028" type="#_x0000_t75" style="position:absolute;left:11006;width:7195;height:7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">
                  <v:imagedata r:id="rId21" o:title=""/>
                </v:shape>
              </v:group>
            </w:pict>
          </mc:Fallback>
        </mc:AlternateContent>
      </w:r>
      <w:r>
        <w:rPr>
          <w:rFonts w:ascii="ITC Avant Garde Std XLt Cn" w:hAnsi="ITC Avant Garde Std XLt Cn"/>
        </w:rPr>
        <w:t>Pierre GRES</w:t>
      </w:r>
    </w:p>
    <w:p w14:paraId="223B3E0A" w14:textId="77777777" w:rsidR="003770BC" w:rsidRPr="00463180" w:rsidRDefault="003770BC" w:rsidP="003770BC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 xml:space="preserve">PREFECTURE (DDT, </w:t>
      </w:r>
      <w:r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55C7D3C8" w14:textId="77777777" w:rsidR="003770BC" w:rsidRPr="00463180" w:rsidRDefault="003770BC" w:rsidP="003770B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AAPPMA Truite du Dorlay</w:t>
      </w:r>
    </w:p>
    <w:p w14:paraId="6E148ACD" w14:textId="77777777" w:rsidR="003770BC" w:rsidRDefault="003770BC" w:rsidP="003770B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CT Rivière SEM</w:t>
      </w:r>
    </w:p>
    <w:p w14:paraId="251DD0F0" w14:textId="77777777" w:rsidR="003770BC" w:rsidRDefault="003770BC" w:rsidP="003770BC">
      <w:r>
        <w:tab/>
      </w:r>
      <w:r>
        <w:tab/>
        <w:t>Entreprise NGE</w:t>
      </w:r>
    </w:p>
    <w:p w14:paraId="03E54169" w14:textId="77777777" w:rsidR="003770BC" w:rsidRDefault="003770BC" w:rsidP="003770BC"/>
    <w:p w14:paraId="0D0B11CB" w14:textId="77777777" w:rsidR="003770BC" w:rsidRDefault="003770BC" w:rsidP="007F1332">
      <w:pPr>
        <w:jc w:val="both"/>
        <w:rPr>
          <w:b/>
        </w:rPr>
      </w:pPr>
    </w:p>
    <w:sectPr w:rsidR="003770BC" w:rsidSect="00773163">
      <w:headerReference w:type="default" r:id="rId22"/>
      <w:footerReference w:type="default" r:id="rId23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682E32" w14:textId="77777777" w:rsidR="009043BB" w:rsidRDefault="009043BB">
      <w:r>
        <w:separator/>
      </w:r>
    </w:p>
  </w:endnote>
  <w:endnote w:type="continuationSeparator" w:id="0">
    <w:p w14:paraId="1C6560FA" w14:textId="77777777" w:rsidR="009043BB" w:rsidRDefault="009043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altName w:val="Calibri"/>
    <w:charset w:val="00"/>
    <w:family w:val="auto"/>
    <w:pitch w:val="variable"/>
    <w:sig w:usb0="A000006F" w:usb1="0000000A" w:usb2="00000000" w:usb3="00000000" w:csb0="00000111" w:csb1="00000000"/>
  </w:font>
  <w:font w:name="ITC Avant Garde Std Bk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TC Avant Garde Std XLt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096FD5" w14:textId="2BB8637B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>50 route de Chavag</w:t>
    </w:r>
    <w:r w:rsidR="00AD3B01">
      <w:rPr>
        <w:rFonts w:ascii="ITC Avant Garde Std Cn" w:hAnsi="ITC Avant Garde Std Cn"/>
        <w:color w:val="68A827"/>
        <w:sz w:val="16"/>
      </w:rPr>
      <w:t>n</w:t>
    </w:r>
    <w:r w:rsidR="00E81635">
      <w:rPr>
        <w:rFonts w:ascii="ITC Avant Garde Std Cn" w:hAnsi="ITC Avant Garde Std Cn"/>
        <w:color w:val="68A827"/>
        <w:sz w:val="16"/>
      </w:rPr>
      <w:t xml:space="preserve">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9142BEE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92D0A9" w14:textId="77777777" w:rsidR="009043BB" w:rsidRDefault="009043BB">
      <w:r>
        <w:separator/>
      </w:r>
    </w:p>
  </w:footnote>
  <w:footnote w:type="continuationSeparator" w:id="0">
    <w:p w14:paraId="23604DFF" w14:textId="77777777" w:rsidR="009043BB" w:rsidRDefault="009043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1EE1A" w14:textId="77777777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3AA81CDC" w14:textId="17322F79" w:rsidR="00773163" w:rsidRPr="00256AC6" w:rsidRDefault="00DE3D22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fldChar w:fldCharType="begin"/>
    </w:r>
    <w:r>
      <w:rPr>
        <w:sz w:val="14"/>
        <w:szCs w:val="14"/>
      </w:rPr>
      <w:instrText xml:space="preserve"> FILENAME \* MERGEFORMAT </w:instrText>
    </w:r>
    <w:r>
      <w:rPr>
        <w:sz w:val="14"/>
        <w:szCs w:val="14"/>
      </w:rPr>
      <w:fldChar w:fldCharType="separate"/>
    </w:r>
    <w:r w:rsidR="006261BB">
      <w:rPr>
        <w:noProof/>
        <w:sz w:val="14"/>
        <w:szCs w:val="14"/>
      </w:rPr>
      <w:t>CROP_Sauv_Dorlay_GgEcluse_MlinPinte_NGE_08-09-2025.docx</w:t>
    </w:r>
    <w:r>
      <w:rPr>
        <w:sz w:val="14"/>
        <w:szCs w:val="14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intFractionalCharacterWidth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3BB"/>
    <w:rsid w:val="00040EF5"/>
    <w:rsid w:val="00083B5D"/>
    <w:rsid w:val="000C3651"/>
    <w:rsid w:val="000F3B97"/>
    <w:rsid w:val="00140B04"/>
    <w:rsid w:val="001412C7"/>
    <w:rsid w:val="00172E04"/>
    <w:rsid w:val="001C6DEC"/>
    <w:rsid w:val="001E51F4"/>
    <w:rsid w:val="001F2FCA"/>
    <w:rsid w:val="002100EB"/>
    <w:rsid w:val="00256AC6"/>
    <w:rsid w:val="0028551C"/>
    <w:rsid w:val="00285801"/>
    <w:rsid w:val="00346858"/>
    <w:rsid w:val="00365822"/>
    <w:rsid w:val="003770BC"/>
    <w:rsid w:val="00381011"/>
    <w:rsid w:val="003D3B81"/>
    <w:rsid w:val="00463180"/>
    <w:rsid w:val="00493A0D"/>
    <w:rsid w:val="004A1FD8"/>
    <w:rsid w:val="004F594B"/>
    <w:rsid w:val="005121D5"/>
    <w:rsid w:val="00543323"/>
    <w:rsid w:val="005801FF"/>
    <w:rsid w:val="00585F4C"/>
    <w:rsid w:val="005B08EA"/>
    <w:rsid w:val="005B6028"/>
    <w:rsid w:val="005D1E71"/>
    <w:rsid w:val="00616D56"/>
    <w:rsid w:val="00625906"/>
    <w:rsid w:val="006261BB"/>
    <w:rsid w:val="006A1104"/>
    <w:rsid w:val="006E7620"/>
    <w:rsid w:val="00772CA8"/>
    <w:rsid w:val="00773163"/>
    <w:rsid w:val="007F1332"/>
    <w:rsid w:val="008259B7"/>
    <w:rsid w:val="00862B84"/>
    <w:rsid w:val="009043BB"/>
    <w:rsid w:val="00957539"/>
    <w:rsid w:val="00987868"/>
    <w:rsid w:val="009B2A99"/>
    <w:rsid w:val="00A0732F"/>
    <w:rsid w:val="00A57D71"/>
    <w:rsid w:val="00A748C9"/>
    <w:rsid w:val="00AD3B01"/>
    <w:rsid w:val="00AF450B"/>
    <w:rsid w:val="00B51E0C"/>
    <w:rsid w:val="00B565CF"/>
    <w:rsid w:val="00B824BB"/>
    <w:rsid w:val="00B96056"/>
    <w:rsid w:val="00BD40BD"/>
    <w:rsid w:val="00C5708E"/>
    <w:rsid w:val="00C95BB6"/>
    <w:rsid w:val="00CA3CBD"/>
    <w:rsid w:val="00DC464E"/>
    <w:rsid w:val="00DE3D22"/>
    <w:rsid w:val="00E264D1"/>
    <w:rsid w:val="00E81635"/>
    <w:rsid w:val="00E8615A"/>
    <w:rsid w:val="00EE6676"/>
    <w:rsid w:val="00F1656F"/>
    <w:rsid w:val="00F710FA"/>
    <w:rsid w:val="00F92AF5"/>
    <w:rsid w:val="00FA574C"/>
    <w:rsid w:val="00FB1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1B7DE76"/>
  <w15:chartTrackingRefBased/>
  <w15:docId w15:val="{9CBAC91D-5FFE-4703-9ABB-DE83155B38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49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.gres\Documents\Mod&#232;les%20Office%20personnalis&#233;s\CROP_Sauv_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CROP_Sauv_.dotx</Template>
  <TotalTime>96</TotalTime>
  <Pages>5</Pages>
  <Words>509</Words>
  <Characters>2747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3250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Pierre GRES</dc:creator>
  <cp:keywords/>
  <cp:lastModifiedBy>Florian EPALLE</cp:lastModifiedBy>
  <cp:revision>12</cp:revision>
  <cp:lastPrinted>2025-10-10T10:22:00Z</cp:lastPrinted>
  <dcterms:created xsi:type="dcterms:W3CDTF">2025-10-08T06:53:00Z</dcterms:created>
  <dcterms:modified xsi:type="dcterms:W3CDTF">2025-10-10T10:23:00Z</dcterms:modified>
</cp:coreProperties>
</file>